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E1630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Christopher WHYTEHEDE (</w:t>
      </w:r>
      <w:proofErr w:type="gramStart"/>
      <w:r>
        <w:rPr>
          <w:rStyle w:val="s1"/>
          <w:u w:val="single"/>
        </w:rPr>
        <w:t>WHYTEHED)</w:t>
      </w:r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 (fl.1507)</w:t>
      </w:r>
    </w:p>
    <w:p w14:paraId="6C45E469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Norwich. </w:t>
      </w:r>
      <w:proofErr w:type="spellStart"/>
      <w:r>
        <w:rPr>
          <w:rStyle w:val="s1"/>
        </w:rPr>
        <w:t>Callaunderer</w:t>
      </w:r>
      <w:proofErr w:type="spellEnd"/>
      <w:r>
        <w:rPr>
          <w:rStyle w:val="s1"/>
        </w:rPr>
        <w:t>.</w:t>
      </w:r>
    </w:p>
    <w:p w14:paraId="50587A18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</w:p>
    <w:p w14:paraId="6D50BE90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</w:p>
    <w:p w14:paraId="4DAB7DF7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470C5D0C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490)</w:t>
      </w:r>
    </w:p>
    <w:p w14:paraId="405A79EA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</w:p>
    <w:p w14:paraId="6A03D6B4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</w:p>
    <w:p w14:paraId="3050A948" w14:textId="77777777" w:rsidR="008C2BBB" w:rsidRDefault="008C2BBB" w:rsidP="008C2BB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4 March 2021</w:t>
      </w:r>
    </w:p>
    <w:p w14:paraId="321F50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F678C" w14:textId="77777777" w:rsidR="008C2BBB" w:rsidRDefault="008C2BBB" w:rsidP="009139A6">
      <w:r>
        <w:separator/>
      </w:r>
    </w:p>
  </w:endnote>
  <w:endnote w:type="continuationSeparator" w:id="0">
    <w:p w14:paraId="61414888" w14:textId="77777777" w:rsidR="008C2BBB" w:rsidRDefault="008C2B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36E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D09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2AC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53C27" w14:textId="77777777" w:rsidR="008C2BBB" w:rsidRDefault="008C2BBB" w:rsidP="009139A6">
      <w:r>
        <w:separator/>
      </w:r>
    </w:p>
  </w:footnote>
  <w:footnote w:type="continuationSeparator" w:id="0">
    <w:p w14:paraId="315EBE32" w14:textId="77777777" w:rsidR="008C2BBB" w:rsidRDefault="008C2B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6D2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15E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77D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BBB"/>
    <w:rsid w:val="000666E0"/>
    <w:rsid w:val="002510B7"/>
    <w:rsid w:val="005C130B"/>
    <w:rsid w:val="00826F5C"/>
    <w:rsid w:val="008C2BBB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C937E"/>
  <w15:chartTrackingRefBased/>
  <w15:docId w15:val="{173D20A8-D568-46EF-8FD2-9FE9DE1CE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2BB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C2BB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2021-03-29T16:23:00Z</dcterms:created>
  <dcterms:modified xsi:type="dcterms:W3CDTF">2021-03-29T16:24:00Z</dcterms:modified>
</cp:coreProperties>
</file>